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378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656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06564A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4F540B">
              <w:rPr>
                <w:b/>
                <w:color w:val="000000"/>
                <w:szCs w:val="28"/>
              </w:rPr>
              <w:t xml:space="preserve"> </w:t>
            </w:r>
            <w:r w:rsidR="0006564A">
              <w:rPr>
                <w:b/>
                <w:color w:val="000000"/>
                <w:szCs w:val="28"/>
              </w:rPr>
              <w:t>50</w:t>
            </w:r>
            <w:r w:rsidR="00FA3239">
              <w:rPr>
                <w:b/>
                <w:color w:val="000000"/>
                <w:szCs w:val="28"/>
              </w:rPr>
              <w:t>-3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3E7C24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FA3239">
        <w:rPr>
          <w:b/>
          <w:noProof/>
          <w:szCs w:val="28"/>
        </w:rPr>
        <w:t>3</w:t>
      </w:r>
      <w:r w:rsidR="00A27155">
        <w:rPr>
          <w:b/>
          <w:noProof/>
          <w:szCs w:val="28"/>
        </w:rPr>
        <w:br/>
      </w:r>
      <w:r w:rsidR="00FA3239">
        <w:rPr>
          <w:b/>
          <w:noProof/>
          <w:szCs w:val="28"/>
        </w:rPr>
        <w:t>Филатова Александра Александровича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FA3239">
        <w:rPr>
          <w:szCs w:val="28"/>
        </w:rPr>
        <w:t xml:space="preserve">3 </w:t>
      </w:r>
      <w:r w:rsidR="00FA3239" w:rsidRPr="00FA3239">
        <w:rPr>
          <w:noProof/>
          <w:szCs w:val="28"/>
        </w:rPr>
        <w:t xml:space="preserve">Филатова Александра Александровича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FA3239">
        <w:rPr>
          <w:b/>
          <w:noProof/>
          <w:szCs w:val="28"/>
        </w:rPr>
        <w:t>Филатовым Александром Александровичем</w:t>
      </w:r>
      <w:r w:rsidR="00FA3239" w:rsidRPr="00FA3239">
        <w:rPr>
          <w:b/>
          <w:noProof/>
          <w:szCs w:val="28"/>
        </w:rPr>
        <w:t xml:space="preserve"> </w:t>
      </w:r>
      <w:r w:rsidRPr="003F2954">
        <w:rPr>
          <w:szCs w:val="28"/>
        </w:rPr>
        <w:t xml:space="preserve">соблюдены требования </w:t>
      </w:r>
      <w:r w:rsidR="00FA3239">
        <w:rPr>
          <w:szCs w:val="28"/>
        </w:rPr>
        <w:br/>
      </w:r>
      <w:r w:rsidRPr="003F2954">
        <w:rPr>
          <w:szCs w:val="28"/>
        </w:rPr>
        <w:t>статей 22, 2</w:t>
      </w:r>
      <w:r w:rsidR="007E014D">
        <w:rPr>
          <w:szCs w:val="28"/>
        </w:rPr>
        <w:t xml:space="preserve">3, 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9F606C">
        <w:rPr>
          <w:szCs w:val="28"/>
        </w:rPr>
        <w:lastRenderedPageBreak/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FA3239" w:rsidRPr="00FA3239">
        <w:rPr>
          <w:noProof/>
          <w:szCs w:val="28"/>
        </w:rPr>
        <w:t>Филатова Александра Александровича</w:t>
      </w:r>
      <w:r w:rsidRPr="009F606C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="00FA3239">
        <w:rPr>
          <w:szCs w:val="28"/>
        </w:rPr>
        <w:br/>
      </w:r>
      <w:r w:rsidRPr="003659DE">
        <w:rPr>
          <w:szCs w:val="28"/>
        </w:rPr>
        <w:t>«</w:t>
      </w:r>
      <w:r w:rsidR="00FA3239">
        <w:rPr>
          <w:szCs w:val="28"/>
        </w:rPr>
        <w:t>03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FA3239">
        <w:rPr>
          <w:szCs w:val="28"/>
        </w:rPr>
        <w:t>мая</w:t>
      </w:r>
      <w:r w:rsidR="0004085F">
        <w:rPr>
          <w:szCs w:val="28"/>
        </w:rPr>
        <w:t xml:space="preserve"> </w:t>
      </w:r>
      <w:r w:rsidR="00FA3239">
        <w:rPr>
          <w:szCs w:val="28"/>
        </w:rPr>
        <w:t>1982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>в</w:t>
      </w:r>
      <w:r w:rsidR="009F606C">
        <w:rPr>
          <w:szCs w:val="28"/>
        </w:rPr>
        <w:t xml:space="preserve"> </w:t>
      </w:r>
      <w:r w:rsidR="00FA3239">
        <w:rPr>
          <w:szCs w:val="28"/>
        </w:rPr>
        <w:t>гор. Кимры Тверской обл.</w:t>
      </w:r>
      <w:r w:rsidR="003E7C24">
        <w:rPr>
          <w:szCs w:val="28"/>
        </w:rPr>
        <w:t>, вы</w:t>
      </w:r>
      <w:r w:rsidR="00C16A1F" w:rsidRPr="003659DE">
        <w:rPr>
          <w:szCs w:val="28"/>
        </w:rPr>
        <w:t>двинуто</w:t>
      </w:r>
      <w:r w:rsidR="00303CD9">
        <w:rPr>
          <w:szCs w:val="28"/>
        </w:rPr>
        <w:t>го</w:t>
      </w:r>
      <w:r w:rsidR="00B56CC1">
        <w:rPr>
          <w:szCs w:val="28"/>
        </w:rPr>
        <w:t xml:space="preserve"> 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FA3239">
        <w:rPr>
          <w:szCs w:val="28"/>
        </w:rPr>
        <w:t>63</w:t>
      </w:r>
      <w:r w:rsidR="00FA3239">
        <w:rPr>
          <w:szCs w:val="28"/>
        </w:rPr>
        <w:br/>
      </w:r>
      <w:r w:rsidRPr="003659DE">
        <w:rPr>
          <w:szCs w:val="28"/>
        </w:rPr>
        <w:t>«</w:t>
      </w:r>
      <w:r w:rsidR="0006564A">
        <w:rPr>
          <w:szCs w:val="28"/>
        </w:rPr>
        <w:t>18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в </w:t>
      </w:r>
      <w:r w:rsidR="001D6464">
        <w:rPr>
          <w:szCs w:val="28"/>
        </w:rPr>
        <w:t>15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1D6464">
        <w:rPr>
          <w:szCs w:val="28"/>
        </w:rPr>
        <w:t>08</w:t>
      </w:r>
      <w:bookmarkStart w:id="2" w:name="_GoBack"/>
      <w:bookmarkEnd w:id="2"/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FA3239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FA3239">
        <w:rPr>
          <w:szCs w:val="28"/>
        </w:rPr>
        <w:t xml:space="preserve">Выдать </w:t>
      </w:r>
      <w:r w:rsidR="00FA3239">
        <w:rPr>
          <w:noProof/>
          <w:szCs w:val="28"/>
        </w:rPr>
        <w:t>Филатову Александру Александровичу</w:t>
      </w:r>
      <w:r w:rsidR="00FA3239" w:rsidRPr="00FA3239">
        <w:rPr>
          <w:noProof/>
          <w:szCs w:val="28"/>
        </w:rPr>
        <w:t xml:space="preserve"> </w:t>
      </w:r>
      <w:r w:rsidRPr="00FA3239">
        <w:rPr>
          <w:szCs w:val="28"/>
        </w:rPr>
        <w:t>удостоверение установленного образца</w:t>
      </w:r>
      <w:r w:rsidR="00C16A1F" w:rsidRPr="00FA3239">
        <w:rPr>
          <w:szCs w:val="28"/>
        </w:rPr>
        <w:t xml:space="preserve"> </w:t>
      </w:r>
      <w:r w:rsidR="004B0A8C" w:rsidRPr="00FA3239">
        <w:rPr>
          <w:szCs w:val="28"/>
        </w:rPr>
        <w:t xml:space="preserve">по форме </w:t>
      </w:r>
      <w:r w:rsidR="00C16A1F" w:rsidRPr="00FA3239">
        <w:rPr>
          <w:szCs w:val="28"/>
        </w:rPr>
        <w:t>согласно приложению к настоящему решению</w:t>
      </w:r>
      <w:r w:rsidRPr="00FA3239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06564A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</w:t>
      </w:r>
      <w:r w:rsidR="00FA3239">
        <w:rPr>
          <w:sz w:val="20"/>
          <w:szCs w:val="20"/>
        </w:rPr>
        <w:t>-3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1D6464">
              <w:rPr>
                <w:sz w:val="24"/>
                <w:u w:val="single"/>
              </w:rPr>
              <w:t>ФИЛАТОВ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FA3239" w:rsidRDefault="00AF5A82">
            <w:pPr>
              <w:ind w:left="283"/>
              <w:rPr>
                <w:sz w:val="24"/>
              </w:rPr>
            </w:pPr>
            <w:r w:rsidRPr="00FA3239">
              <w:rPr>
                <w:sz w:val="24"/>
              </w:rPr>
              <w:t>_</w:t>
            </w:r>
            <w:r w:rsidR="00976752" w:rsidRPr="00FA3239">
              <w:rPr>
                <w:sz w:val="24"/>
              </w:rPr>
              <w:t>_________</w:t>
            </w:r>
            <w:r w:rsidR="001D6464">
              <w:rPr>
                <w:sz w:val="24"/>
                <w:u w:val="single"/>
              </w:rPr>
              <w:t>Александр Александрович</w:t>
            </w:r>
            <w:r w:rsidR="00FA3239" w:rsidRPr="00FA3239">
              <w:rPr>
                <w:sz w:val="24"/>
                <w:u w:val="single"/>
              </w:rPr>
              <w:t xml:space="preserve"> </w:t>
            </w:r>
            <w:r w:rsidRPr="00FA3239">
              <w:rPr>
                <w:sz w:val="24"/>
              </w:rPr>
              <w:t>_</w:t>
            </w:r>
            <w:r w:rsidR="00C16A1F" w:rsidRPr="00FA3239">
              <w:rPr>
                <w:sz w:val="24"/>
              </w:rPr>
              <w:t>_______</w:t>
            </w:r>
            <w:r w:rsidRPr="00FA3239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1D646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06564A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1D6464">
                    <w:rPr>
                      <w:sz w:val="18"/>
                      <w:szCs w:val="18"/>
                    </w:rPr>
                    <w:t>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1D6464">
                    <w:rPr>
                      <w:sz w:val="18"/>
                      <w:szCs w:val="18"/>
                    </w:rPr>
                    <w:t>08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FA3239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b/>
          <w:sz w:val="24"/>
        </w:rPr>
        <w:t xml:space="preserve">Примечание. </w:t>
      </w:r>
      <w:r w:rsidRPr="009B1392">
        <w:rPr>
          <w:sz w:val="24"/>
        </w:rPr>
        <w:t xml:space="preserve">Удостоверение оформляется на бланке размером 120 х 80  мм. </w:t>
      </w:r>
      <w:r w:rsidRPr="009B1392"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 w:rsidRPr="009B1392"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Лица, имеющие удостоверения, обязаны обеспечить их сохранность.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9B1392" w:rsidRPr="009B1392" w:rsidRDefault="009B1392" w:rsidP="009B1392">
      <w:pPr>
        <w:spacing w:after="240"/>
        <w:ind w:firstLine="567"/>
        <w:jc w:val="both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</w:pPr>
    </w:p>
    <w:p w:rsidR="00AF5A82" w:rsidRDefault="00AF5A82" w:rsidP="009B1392">
      <w:pPr>
        <w:ind w:firstLine="567"/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CF4" w:rsidRDefault="00CE5CF4" w:rsidP="008A42CE">
      <w:r>
        <w:separator/>
      </w:r>
    </w:p>
  </w:endnote>
  <w:endnote w:type="continuationSeparator" w:id="0">
    <w:p w:rsidR="00CE5CF4" w:rsidRDefault="00CE5CF4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CF4" w:rsidRDefault="00CE5CF4" w:rsidP="008A42CE">
      <w:r>
        <w:separator/>
      </w:r>
    </w:p>
  </w:footnote>
  <w:footnote w:type="continuationSeparator" w:id="0">
    <w:p w:rsidR="00CE5CF4" w:rsidRDefault="00CE5CF4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6564A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0E5AF3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6464"/>
    <w:rsid w:val="001D7EA9"/>
    <w:rsid w:val="001E6871"/>
    <w:rsid w:val="001E6D45"/>
    <w:rsid w:val="001E75B4"/>
    <w:rsid w:val="001E77A4"/>
    <w:rsid w:val="001F59AD"/>
    <w:rsid w:val="00202A20"/>
    <w:rsid w:val="00202D26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3C4E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C26E8"/>
    <w:rsid w:val="003D614B"/>
    <w:rsid w:val="003D6AD9"/>
    <w:rsid w:val="003E2963"/>
    <w:rsid w:val="003E7C24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540B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64C5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014D"/>
    <w:rsid w:val="007E1362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47D2"/>
    <w:rsid w:val="00955BE5"/>
    <w:rsid w:val="009562B2"/>
    <w:rsid w:val="0095791C"/>
    <w:rsid w:val="00965603"/>
    <w:rsid w:val="009728D2"/>
    <w:rsid w:val="00976752"/>
    <w:rsid w:val="00986D90"/>
    <w:rsid w:val="009A2226"/>
    <w:rsid w:val="009A61AE"/>
    <w:rsid w:val="009A7A23"/>
    <w:rsid w:val="009B1392"/>
    <w:rsid w:val="009B45E9"/>
    <w:rsid w:val="009D4266"/>
    <w:rsid w:val="009E379E"/>
    <w:rsid w:val="009E660E"/>
    <w:rsid w:val="009F4960"/>
    <w:rsid w:val="009F606C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101E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25078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CE5CF4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D63C5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66783"/>
    <w:rsid w:val="00F808B1"/>
    <w:rsid w:val="00F818FF"/>
    <w:rsid w:val="00F861F1"/>
    <w:rsid w:val="00FA3239"/>
    <w:rsid w:val="00FA4AB9"/>
    <w:rsid w:val="00FB603E"/>
    <w:rsid w:val="00FC243D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DAB143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4</TotalTime>
  <Pages>3</Pages>
  <Words>544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6</cp:revision>
  <cp:lastPrinted>2024-07-12T15:15:00Z</cp:lastPrinted>
  <dcterms:created xsi:type="dcterms:W3CDTF">2024-07-15T13:33:00Z</dcterms:created>
  <dcterms:modified xsi:type="dcterms:W3CDTF">2024-07-18T07:30:00Z</dcterms:modified>
</cp:coreProperties>
</file>